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D2F2E" w14:textId="160AA514" w:rsidR="0059652D" w:rsidRDefault="0059652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</w:t>
      </w:r>
      <w:r w:rsidR="00B250C2">
        <w:rPr>
          <w:rFonts w:cs="Times New Roman"/>
          <w:szCs w:val="24"/>
          <w:u w:val="single"/>
        </w:rPr>
        <w:t>hn</w:t>
      </w:r>
      <w:r>
        <w:rPr>
          <w:rFonts w:cs="Times New Roman"/>
          <w:szCs w:val="24"/>
          <w:u w:val="single"/>
        </w:rPr>
        <w:t xml:space="preserve"> KYRKE</w:t>
      </w:r>
      <w:r>
        <w:rPr>
          <w:rFonts w:cs="Times New Roman"/>
          <w:szCs w:val="24"/>
        </w:rPr>
        <w:t xml:space="preserve">      (fl.1413)</w:t>
      </w:r>
    </w:p>
    <w:p w14:paraId="309DF491" w14:textId="2B2A2762" w:rsidR="0059652D" w:rsidRDefault="0059652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Nott</w:t>
      </w:r>
      <w:r w:rsidR="00EE5A8A">
        <w:rPr>
          <w:rFonts w:cs="Times New Roman"/>
          <w:szCs w:val="24"/>
        </w:rPr>
        <w:t>i</w:t>
      </w:r>
      <w:r>
        <w:rPr>
          <w:rFonts w:cs="Times New Roman"/>
          <w:szCs w:val="24"/>
        </w:rPr>
        <w:t>ngham.</w:t>
      </w:r>
    </w:p>
    <w:p w14:paraId="7676E2F2" w14:textId="77777777" w:rsidR="0059652D" w:rsidRDefault="0059652D" w:rsidP="009139A6">
      <w:pPr>
        <w:pStyle w:val="NoSpacing"/>
        <w:rPr>
          <w:rFonts w:cs="Times New Roman"/>
          <w:szCs w:val="24"/>
        </w:rPr>
      </w:pPr>
    </w:p>
    <w:p w14:paraId="33996721" w14:textId="77777777" w:rsidR="0059652D" w:rsidRDefault="0059652D" w:rsidP="009139A6">
      <w:pPr>
        <w:pStyle w:val="NoSpacing"/>
        <w:rPr>
          <w:rFonts w:cs="Times New Roman"/>
          <w:szCs w:val="24"/>
        </w:rPr>
      </w:pPr>
    </w:p>
    <w:p w14:paraId="2E1D8469" w14:textId="39FB4BA6" w:rsidR="0059652D" w:rsidRDefault="0059652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May1413</w:t>
      </w:r>
      <w:r>
        <w:rPr>
          <w:rFonts w:cs="Times New Roman"/>
          <w:szCs w:val="24"/>
        </w:rPr>
        <w:tab/>
        <w:t>He was pardoned for not appearing to answer William Holme of Barton(q.v.)</w:t>
      </w:r>
    </w:p>
    <w:p w14:paraId="10FEE9EA" w14:textId="657E8B72" w:rsidR="0059652D" w:rsidRDefault="0059652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touching a debt of 69s.    (C.P.R. 1413-16 </w:t>
      </w:r>
      <w:r w:rsidR="004A1444">
        <w:rPr>
          <w:rFonts w:cs="Times New Roman"/>
          <w:szCs w:val="24"/>
        </w:rPr>
        <w:t>p.79)</w:t>
      </w:r>
    </w:p>
    <w:p w14:paraId="3D3BADCE" w14:textId="77777777" w:rsidR="004A1444" w:rsidRDefault="004A1444" w:rsidP="009139A6">
      <w:pPr>
        <w:pStyle w:val="NoSpacing"/>
        <w:rPr>
          <w:rFonts w:cs="Times New Roman"/>
          <w:szCs w:val="24"/>
        </w:rPr>
      </w:pPr>
    </w:p>
    <w:p w14:paraId="2C5F91DC" w14:textId="77777777" w:rsidR="004A1444" w:rsidRDefault="004A1444" w:rsidP="009139A6">
      <w:pPr>
        <w:pStyle w:val="NoSpacing"/>
        <w:rPr>
          <w:rFonts w:cs="Times New Roman"/>
          <w:szCs w:val="24"/>
        </w:rPr>
      </w:pPr>
    </w:p>
    <w:p w14:paraId="579DE20B" w14:textId="6DD3D6D7" w:rsidR="004A1444" w:rsidRDefault="004A144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December 2023</w:t>
      </w:r>
    </w:p>
    <w:p w14:paraId="53E687DE" w14:textId="3CBAB907" w:rsidR="00ED0A13" w:rsidRPr="00ED0A13" w:rsidRDefault="00ED0A13" w:rsidP="00C81A6D">
      <w:pPr>
        <w:pStyle w:val="NoSpacing"/>
        <w:rPr>
          <w:rFonts w:cs="Times New Roman"/>
          <w:szCs w:val="24"/>
        </w:rPr>
      </w:pPr>
    </w:p>
    <w:p w14:paraId="1F6D40B2" w14:textId="122E4EFB" w:rsidR="00C81A6D" w:rsidRPr="00C81A6D" w:rsidRDefault="00C81A6D" w:rsidP="00C81A6D">
      <w:pPr>
        <w:pStyle w:val="NoSpacing"/>
        <w:rPr>
          <w:rFonts w:cs="Times New Roman"/>
          <w:szCs w:val="24"/>
        </w:rPr>
      </w:pPr>
    </w:p>
    <w:p w14:paraId="3F325702" w14:textId="66596B31" w:rsidR="00C81A6D" w:rsidRPr="00C81A6D" w:rsidRDefault="00C81A6D" w:rsidP="00C81A6D">
      <w:pPr>
        <w:pStyle w:val="NoSpacing"/>
        <w:rPr>
          <w:rFonts w:cs="Times New Roman"/>
          <w:szCs w:val="24"/>
        </w:rPr>
      </w:pPr>
    </w:p>
    <w:p w14:paraId="26C65894" w14:textId="37CCEDF8" w:rsidR="00C81A6D" w:rsidRPr="00C81A6D" w:rsidRDefault="00C81A6D" w:rsidP="002D4DCF">
      <w:pPr>
        <w:pStyle w:val="NoSpacing"/>
        <w:rPr>
          <w:rFonts w:cs="Times New Roman"/>
          <w:szCs w:val="24"/>
        </w:rPr>
      </w:pPr>
    </w:p>
    <w:p w14:paraId="735F8EC1" w14:textId="6F964381" w:rsidR="002D4DCF" w:rsidRPr="002D4DCF" w:rsidRDefault="002D4DCF" w:rsidP="002D4DCF">
      <w:pPr>
        <w:pStyle w:val="NoSpacing"/>
        <w:rPr>
          <w:rFonts w:cs="Times New Roman"/>
          <w:szCs w:val="24"/>
        </w:rPr>
      </w:pPr>
    </w:p>
    <w:p w14:paraId="04900E41" w14:textId="4EC982D1" w:rsidR="002D4DCF" w:rsidRPr="002D4DCF" w:rsidRDefault="002D4DCF" w:rsidP="002D4DCF">
      <w:pPr>
        <w:pStyle w:val="NoSpacing"/>
        <w:rPr>
          <w:rFonts w:cs="Times New Roman"/>
          <w:szCs w:val="24"/>
        </w:rPr>
      </w:pPr>
    </w:p>
    <w:p w14:paraId="37DD6DE8" w14:textId="2AF55FC2" w:rsidR="002D4DCF" w:rsidRPr="002D4DCF" w:rsidRDefault="002D4DCF" w:rsidP="002D4DCF">
      <w:pPr>
        <w:pStyle w:val="NoSpacing"/>
        <w:rPr>
          <w:rFonts w:cs="Times New Roman"/>
          <w:szCs w:val="24"/>
        </w:rPr>
      </w:pPr>
    </w:p>
    <w:p w14:paraId="21812456" w14:textId="31AD380D" w:rsidR="002D4DCF" w:rsidRPr="002D4DCF" w:rsidRDefault="002D4DCF" w:rsidP="002D4DCF">
      <w:pPr>
        <w:pStyle w:val="NoSpacing"/>
        <w:rPr>
          <w:rFonts w:cs="Times New Roman"/>
          <w:szCs w:val="24"/>
        </w:rPr>
      </w:pPr>
    </w:p>
    <w:p w14:paraId="7F8A2F35" w14:textId="53FE0093" w:rsidR="002D4DCF" w:rsidRPr="002D4DCF" w:rsidRDefault="002D4DCF" w:rsidP="002D4DCF">
      <w:pPr>
        <w:pStyle w:val="NoSpacing"/>
        <w:rPr>
          <w:rFonts w:cs="Times New Roman"/>
          <w:szCs w:val="24"/>
        </w:rPr>
      </w:pPr>
    </w:p>
    <w:p w14:paraId="4D93FAB2" w14:textId="3308966F" w:rsidR="002D4DCF" w:rsidRPr="002D4DCF" w:rsidRDefault="002D4DCF" w:rsidP="002D4DCF">
      <w:pPr>
        <w:pStyle w:val="NoSpacing"/>
        <w:rPr>
          <w:rFonts w:cs="Times New Roman"/>
          <w:szCs w:val="24"/>
        </w:rPr>
      </w:pPr>
    </w:p>
    <w:p w14:paraId="7BF25EE0" w14:textId="7A77337D" w:rsidR="00EE5A8A" w:rsidRPr="002D4DCF" w:rsidRDefault="00EE5A8A" w:rsidP="00EE5A8A">
      <w:pPr>
        <w:pStyle w:val="NoSpacing"/>
        <w:rPr>
          <w:rFonts w:cs="Times New Roman"/>
          <w:szCs w:val="24"/>
        </w:rPr>
      </w:pPr>
    </w:p>
    <w:p w14:paraId="710211A2" w14:textId="2F52A7AF" w:rsidR="00EE5A8A" w:rsidRPr="00EE5A8A" w:rsidRDefault="00EE5A8A" w:rsidP="00EE5A8A">
      <w:pPr>
        <w:pStyle w:val="NoSpacing"/>
        <w:rPr>
          <w:rFonts w:cs="Times New Roman"/>
          <w:szCs w:val="24"/>
        </w:rPr>
      </w:pPr>
    </w:p>
    <w:p w14:paraId="29AA4B6A" w14:textId="77777777" w:rsidR="00EE5A8A" w:rsidRPr="00EE5A8A" w:rsidRDefault="00EE5A8A" w:rsidP="009139A6">
      <w:pPr>
        <w:pStyle w:val="NoSpacing"/>
        <w:rPr>
          <w:rFonts w:cs="Times New Roman"/>
          <w:szCs w:val="24"/>
        </w:rPr>
      </w:pPr>
    </w:p>
    <w:sectPr w:rsidR="00EE5A8A" w:rsidRPr="00EE5A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4372E" w14:textId="77777777" w:rsidR="00F439F8" w:rsidRDefault="00F439F8" w:rsidP="009139A6">
      <w:r>
        <w:separator/>
      </w:r>
    </w:p>
  </w:endnote>
  <w:endnote w:type="continuationSeparator" w:id="0">
    <w:p w14:paraId="79493D9E" w14:textId="77777777" w:rsidR="00F439F8" w:rsidRDefault="00F439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245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E16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638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406BD" w14:textId="77777777" w:rsidR="00F439F8" w:rsidRDefault="00F439F8" w:rsidP="009139A6">
      <w:r>
        <w:separator/>
      </w:r>
    </w:p>
  </w:footnote>
  <w:footnote w:type="continuationSeparator" w:id="0">
    <w:p w14:paraId="492537DD" w14:textId="77777777" w:rsidR="00F439F8" w:rsidRDefault="00F439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261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CCA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724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9F8"/>
    <w:rsid w:val="000666E0"/>
    <w:rsid w:val="00094226"/>
    <w:rsid w:val="0010187B"/>
    <w:rsid w:val="002510B7"/>
    <w:rsid w:val="002D4DCF"/>
    <w:rsid w:val="003E4BEB"/>
    <w:rsid w:val="004A1444"/>
    <w:rsid w:val="0059652D"/>
    <w:rsid w:val="005C130B"/>
    <w:rsid w:val="007C5E4D"/>
    <w:rsid w:val="00826F5C"/>
    <w:rsid w:val="008653EC"/>
    <w:rsid w:val="009139A6"/>
    <w:rsid w:val="009448BB"/>
    <w:rsid w:val="00947624"/>
    <w:rsid w:val="00A3176C"/>
    <w:rsid w:val="00A36D8F"/>
    <w:rsid w:val="00AE65F8"/>
    <w:rsid w:val="00B250C2"/>
    <w:rsid w:val="00BA00AB"/>
    <w:rsid w:val="00C81A6D"/>
    <w:rsid w:val="00CB4ED9"/>
    <w:rsid w:val="00CC3D7E"/>
    <w:rsid w:val="00E513FD"/>
    <w:rsid w:val="00E773FC"/>
    <w:rsid w:val="00EB3209"/>
    <w:rsid w:val="00ED0A13"/>
    <w:rsid w:val="00EE5A8A"/>
    <w:rsid w:val="00F41096"/>
    <w:rsid w:val="00F439F8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396E7"/>
  <w15:chartTrackingRefBased/>
  <w15:docId w15:val="{DB97653D-6DF0-48B3-BA74-A5E5DF799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290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2023-12-27T15:36:00Z</dcterms:created>
  <dcterms:modified xsi:type="dcterms:W3CDTF">2023-12-27T20:50:00Z</dcterms:modified>
</cp:coreProperties>
</file>